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Приложение 4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Pr="00077761" w:rsidRDefault="00077761" w:rsidP="00077761">
            <w:r w:rsidRPr="00077761">
              <w:t>О</w:t>
            </w:r>
            <w:r w:rsidR="00C83F09">
              <w:t>т</w:t>
            </w:r>
            <w:r>
              <w:t xml:space="preserve"> 06.12.2018 </w:t>
            </w:r>
            <w:r w:rsidR="00C83F09">
              <w:t>№</w:t>
            </w:r>
            <w:r>
              <w:t xml:space="preserve"> 44-324</w:t>
            </w:r>
            <w:r w:rsidR="00C83F09" w:rsidRPr="00077761">
              <w:t xml:space="preserve"> 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2019 год и на плановый период 2020 и 2021 годов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Процент</w:t>
            </w:r>
          </w:p>
        </w:tc>
      </w:tr>
    </w:tbl>
    <w:p w:rsidR="00C83F09" w:rsidRPr="00C83F09" w:rsidRDefault="00C83F0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3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1 16 23042 04 0000 140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1 16 37030 04 0000 140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</w:tbl>
    <w:p w:rsidR="00C83F09" w:rsidRPr="00974051" w:rsidRDefault="00C83F09" w:rsidP="00C83F09"/>
    <w:sectPr w:rsidR="00C83F09" w:rsidRPr="00974051" w:rsidSect="00C83F09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8FE" w:rsidRDefault="00BF28FE" w:rsidP="00C83F09">
      <w:r>
        <w:separator/>
      </w:r>
    </w:p>
  </w:endnote>
  <w:endnote w:type="continuationSeparator" w:id="1">
    <w:p w:rsidR="00BF28FE" w:rsidRDefault="00BF28FE" w:rsidP="00C8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8FE" w:rsidRDefault="00BF28FE" w:rsidP="00C83F09">
      <w:r>
        <w:separator/>
      </w:r>
    </w:p>
  </w:footnote>
  <w:footnote w:type="continuationSeparator" w:id="1">
    <w:p w:rsidR="00BF28FE" w:rsidRDefault="00BF28FE" w:rsidP="00C83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8B4C86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F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8B4C86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F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4A94">
      <w:rPr>
        <w:rStyle w:val="a7"/>
        <w:noProof/>
      </w:rPr>
      <w:t>2</w: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83F09"/>
    <w:rsid w:val="00077761"/>
    <w:rsid w:val="00226090"/>
    <w:rsid w:val="00294A94"/>
    <w:rsid w:val="002B08AB"/>
    <w:rsid w:val="002C3F39"/>
    <w:rsid w:val="005401D9"/>
    <w:rsid w:val="006808C6"/>
    <w:rsid w:val="008B4C86"/>
    <w:rsid w:val="00A24CAF"/>
    <w:rsid w:val="00B912FD"/>
    <w:rsid w:val="00BF28FE"/>
    <w:rsid w:val="00C83F09"/>
    <w:rsid w:val="00E2598B"/>
    <w:rsid w:val="00F07634"/>
    <w:rsid w:val="00F6400A"/>
    <w:rsid w:val="00F8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F09"/>
  </w:style>
  <w:style w:type="paragraph" w:styleId="a5">
    <w:name w:val="footer"/>
    <w:basedOn w:val="a"/>
    <w:link w:val="a6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F09"/>
  </w:style>
  <w:style w:type="character" w:styleId="a7">
    <w:name w:val="page number"/>
    <w:basedOn w:val="a0"/>
    <w:uiPriority w:val="99"/>
    <w:semiHidden/>
    <w:unhideWhenUsed/>
    <w:rsid w:val="00C83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KalaevaEU</cp:lastModifiedBy>
  <cp:revision>3</cp:revision>
  <cp:lastPrinted>2018-10-12T10:54:00Z</cp:lastPrinted>
  <dcterms:created xsi:type="dcterms:W3CDTF">2018-10-12T10:49:00Z</dcterms:created>
  <dcterms:modified xsi:type="dcterms:W3CDTF">2018-12-06T07:20:00Z</dcterms:modified>
</cp:coreProperties>
</file>